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49C1A" w14:textId="77777777" w:rsidR="00BE65FD" w:rsidRDefault="00BE65FD" w:rsidP="00D256B7">
      <w:pPr>
        <w:ind w:right="-24"/>
        <w:jc w:val="center"/>
        <w:rPr>
          <w:b/>
          <w:sz w:val="28"/>
        </w:rPr>
      </w:pPr>
    </w:p>
    <w:p w14:paraId="12E59180" w14:textId="77777777"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0087C600" wp14:editId="3EBCA103">
                <wp:extent cx="5756910" cy="688693"/>
                <wp:effectExtent l="0" t="0" r="0" b="0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688693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5A494B" w14:textId="0B516007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 xml:space="preserve">AVIS D'APPEL </w:t>
                            </w:r>
                            <w:r w:rsidR="00456BF2">
                              <w:rPr>
                                <w:b/>
                                <w:sz w:val="28"/>
                              </w:rPr>
                              <w:t>PUBLIC A CONCURRENCE</w:t>
                            </w:r>
                            <w:r w:rsidR="00CF3B16">
                              <w:rPr>
                                <w:b/>
                                <w:sz w:val="28"/>
                              </w:rPr>
                              <w:t xml:space="preserve"> N° DAEM-APC</w:t>
                            </w:r>
                            <w:r w:rsidRPr="00AE09BD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B9AEA1C008CF4452A4DD88355AD7A4BA"/>
                                </w:placeholder>
                              </w:sdtPr>
                              <w:sdtEndPr/>
                              <w:sdtContent>
                                <w:r w:rsidR="007F6CD9" w:rsidRPr="00AE09BD">
                                  <w:rPr>
                                    <w:b/>
                                    <w:sz w:val="28"/>
                                  </w:rPr>
                                  <w:t xml:space="preserve"> </w:t>
                                </w:r>
                                <w:r w:rsidR="00AE09BD">
                                  <w:rPr>
                                    <w:b/>
                                    <w:sz w:val="28"/>
                                  </w:rPr>
                                  <w:t>15</w:t>
                                </w:r>
                              </w:sdtContent>
                            </w:sdt>
                            <w:r w:rsidRPr="00AE09BD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Pr="00AE09BD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E09BD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TIME \@ "yy" </w:instrText>
                            </w:r>
                            <w:r w:rsidRPr="00AE09BD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E961A2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26</w:t>
                            </w:r>
                            <w:r w:rsidRPr="00AE09BD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14:paraId="0FBA9DA9" w14:textId="7BC69D56" w:rsidR="00BE65FD" w:rsidRPr="00A97E78" w:rsidRDefault="00E961A2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35327176"/>
                                <w:placeholder>
                                  <w:docPart w:val="DCB6669D1C244E08A1884BE720F67682"/>
                                </w:placeholder>
                              </w:sdtPr>
                              <w:sdtEndPr/>
                              <w:sdtContent>
                                <w:r w:rsidR="00520CD4">
                                  <w:rPr>
                                    <w:b/>
                                    <w:sz w:val="28"/>
                                  </w:rPr>
                                  <w:t xml:space="preserve">ENTRETIEN </w:t>
                                </w:r>
                                <w:r w:rsidR="007F6CD9">
                                  <w:rPr>
                                    <w:b/>
                                    <w:sz w:val="28"/>
                                  </w:rPr>
                                  <w:t xml:space="preserve">ANTI-GRAFFITIS DES OUVRAGES D’ART </w:t>
                                </w:r>
                                <w:r w:rsidR="006464C8">
                                  <w:rPr>
                                    <w:b/>
                                    <w:sz w:val="28"/>
                                  </w:rPr>
                                  <w:t>SUR LES</w:t>
                                </w:r>
                                <w:r w:rsidR="007F6CD9">
                                  <w:rPr>
                                    <w:b/>
                                    <w:sz w:val="28"/>
                                  </w:rPr>
                                  <w:t xml:space="preserve"> VOIES EXPRESS DE </w:t>
                                </w:r>
                                <w:r w:rsidR="00520CD4">
                                  <w:rPr>
                                    <w:b/>
                                    <w:sz w:val="28"/>
                                  </w:rPr>
                                  <w:t>LA PROVINCE SUD</w:t>
                                </w:r>
                              </w:sdtContent>
                            </w:sdt>
                          </w:p>
                          <w:p w14:paraId="053F26F4" w14:textId="77777777" w:rsidR="00BE65FD" w:rsidRPr="00E4191E" w:rsidRDefault="00BE65FD" w:rsidP="00BE65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087C600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5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" fillcolor="#0c2c84" stroked="f" strokeweight=".5pt">
                <v:textbox>
                  <w:txbxContent>
                    <w:p w14:paraId="515A494B" w14:textId="0B516007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 xml:space="preserve">AVIS D'APPEL </w:t>
                      </w:r>
                      <w:r w:rsidR="00456BF2">
                        <w:rPr>
                          <w:b/>
                          <w:sz w:val="28"/>
                        </w:rPr>
                        <w:t>PUBLIC A CONCURRENCE</w:t>
                      </w:r>
                      <w:r w:rsidR="00CF3B16">
                        <w:rPr>
                          <w:b/>
                          <w:sz w:val="28"/>
                        </w:rPr>
                        <w:t xml:space="preserve"> N° DAEM-APC</w:t>
                      </w:r>
                      <w:r w:rsidRPr="00AE09BD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B9AEA1C008CF4452A4DD88355AD7A4BA"/>
                          </w:placeholder>
                        </w:sdtPr>
                        <w:sdtEndPr/>
                        <w:sdtContent>
                          <w:r w:rsidR="007F6CD9" w:rsidRPr="00AE09BD">
                            <w:rPr>
                              <w:b/>
                              <w:sz w:val="28"/>
                            </w:rPr>
                            <w:t xml:space="preserve"> </w:t>
                          </w:r>
                          <w:r w:rsidR="00AE09BD">
                            <w:rPr>
                              <w:b/>
                              <w:sz w:val="28"/>
                            </w:rPr>
                            <w:t>15</w:t>
                          </w:r>
                        </w:sdtContent>
                      </w:sdt>
                      <w:r w:rsidRPr="00AE09BD">
                        <w:rPr>
                          <w:b/>
                          <w:sz w:val="28"/>
                        </w:rPr>
                        <w:t>-</w:t>
                      </w:r>
                      <w:r w:rsidRPr="00AE09BD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AE09BD">
                        <w:rPr>
                          <w:b/>
                          <w:sz w:val="28"/>
                          <w:szCs w:val="28"/>
                        </w:rPr>
                        <w:instrText xml:space="preserve"> TIME \@ "yy" </w:instrText>
                      </w:r>
                      <w:r w:rsidRPr="00AE09BD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="00E961A2">
                        <w:rPr>
                          <w:b/>
                          <w:noProof/>
                          <w:sz w:val="28"/>
                          <w:szCs w:val="28"/>
                        </w:rPr>
                        <w:t>26</w:t>
                      </w:r>
                      <w:r w:rsidRPr="00AE09BD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  <w:p w14:paraId="0FBA9DA9" w14:textId="7BC69D56" w:rsidR="00BE65FD" w:rsidRPr="00A97E78" w:rsidRDefault="00E961A2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sdt>
                        <w:sdtPr>
                          <w:rPr>
                            <w:b/>
                            <w:sz w:val="28"/>
                          </w:rPr>
                          <w:id w:val="35327176"/>
                          <w:placeholder>
                            <w:docPart w:val="DCB6669D1C244E08A1884BE720F67682"/>
                          </w:placeholder>
                        </w:sdtPr>
                        <w:sdtEndPr/>
                        <w:sdtContent>
                          <w:r w:rsidR="00520CD4">
                            <w:rPr>
                              <w:b/>
                              <w:sz w:val="28"/>
                            </w:rPr>
                            <w:t xml:space="preserve">ENTRETIEN </w:t>
                          </w:r>
                          <w:r w:rsidR="007F6CD9">
                            <w:rPr>
                              <w:b/>
                              <w:sz w:val="28"/>
                            </w:rPr>
                            <w:t xml:space="preserve">ANTI-GRAFFITIS DES OUVRAGES D’ART </w:t>
                          </w:r>
                          <w:r w:rsidR="006464C8">
                            <w:rPr>
                              <w:b/>
                              <w:sz w:val="28"/>
                            </w:rPr>
                            <w:t>SUR LES</w:t>
                          </w:r>
                          <w:r w:rsidR="007F6CD9">
                            <w:rPr>
                              <w:b/>
                              <w:sz w:val="28"/>
                            </w:rPr>
                            <w:t xml:space="preserve"> VOIES EXPRESS DE </w:t>
                          </w:r>
                          <w:r w:rsidR="00520CD4">
                            <w:rPr>
                              <w:b/>
                              <w:sz w:val="28"/>
                            </w:rPr>
                            <w:t>LA PROVINCE SUD</w:t>
                          </w:r>
                        </w:sdtContent>
                      </w:sdt>
                    </w:p>
                    <w:p w14:paraId="053F26F4" w14:textId="77777777" w:rsidR="00BE65FD" w:rsidRPr="00E4191E" w:rsidRDefault="00BE65FD" w:rsidP="00BE65FD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C0B9F50" w14:textId="77777777"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34EB824D" w14:textId="5766B69A" w:rsidR="00024198" w:rsidRPr="00306472" w:rsidRDefault="00024198" w:rsidP="00D256B7">
      <w:pPr>
        <w:ind w:right="-24"/>
        <w:rPr>
          <w:szCs w:val="22"/>
        </w:rPr>
      </w:pPr>
      <w:r w:rsidRPr="00F54F4B">
        <w:rPr>
          <w:szCs w:val="22"/>
        </w:rPr>
        <w:t xml:space="preserve">La province Sud lance un appel </w:t>
      </w:r>
      <w:r w:rsidR="00972A37">
        <w:rPr>
          <w:szCs w:val="22"/>
        </w:rPr>
        <w:t>public à</w:t>
      </w:r>
      <w:r w:rsidR="00456BF2">
        <w:rPr>
          <w:szCs w:val="22"/>
        </w:rPr>
        <w:t xml:space="preserve"> concurrence</w:t>
      </w:r>
      <w:r w:rsidRPr="00F54F4B">
        <w:rPr>
          <w:szCs w:val="22"/>
        </w:rPr>
        <w:t xml:space="preserve"> </w:t>
      </w:r>
      <w:r w:rsidR="00381DB4" w:rsidRPr="00306472">
        <w:rPr>
          <w:szCs w:val="22"/>
        </w:rPr>
        <w:t>pour</w:t>
      </w:r>
      <w:r w:rsidR="008A1B46" w:rsidRPr="00306472">
        <w:rPr>
          <w:szCs w:val="22"/>
        </w:rPr>
        <w:t xml:space="preserve"> </w:t>
      </w:r>
      <w:sdt>
        <w:sdtPr>
          <w:rPr>
            <w:szCs w:val="22"/>
          </w:rPr>
          <w:id w:val="-700859109"/>
          <w:placeholder>
            <w:docPart w:val="0D52C669EB66499FB66496472526EEA1"/>
          </w:placeholder>
        </w:sdtPr>
        <w:sdtEndPr/>
        <w:sdtContent>
          <w:r w:rsidR="00520CD4" w:rsidRPr="00306472">
            <w:rPr>
              <w:szCs w:val="22"/>
            </w:rPr>
            <w:t xml:space="preserve">l’entretien </w:t>
          </w:r>
          <w:r w:rsidR="009952B0" w:rsidRPr="00306472">
            <w:rPr>
              <w:szCs w:val="22"/>
            </w:rPr>
            <w:t xml:space="preserve">anti-graffitis des ouvrages d’art </w:t>
          </w:r>
          <w:r w:rsidR="006464C8">
            <w:rPr>
              <w:szCs w:val="22"/>
            </w:rPr>
            <w:t>sur les</w:t>
          </w:r>
          <w:r w:rsidR="009952B0" w:rsidRPr="00306472">
            <w:rPr>
              <w:szCs w:val="22"/>
            </w:rPr>
            <w:t xml:space="preserve"> voies express</w:t>
          </w:r>
          <w:r w:rsidR="00520CD4" w:rsidRPr="00306472">
            <w:rPr>
              <w:szCs w:val="22"/>
            </w:rPr>
            <w:t xml:space="preserve"> de la province Sud</w:t>
          </w:r>
        </w:sdtContent>
      </w:sdt>
      <w:r w:rsidR="00520CD4" w:rsidRPr="00306472">
        <w:rPr>
          <w:szCs w:val="22"/>
        </w:rPr>
        <w:t>.</w:t>
      </w:r>
    </w:p>
    <w:p w14:paraId="49F28D54" w14:textId="77777777" w:rsidR="00024198" w:rsidRPr="00F54F4B" w:rsidRDefault="00024198" w:rsidP="00D256B7">
      <w:pPr>
        <w:ind w:right="-24"/>
        <w:rPr>
          <w:szCs w:val="22"/>
        </w:rPr>
      </w:pPr>
    </w:p>
    <w:p w14:paraId="7924A2AF" w14:textId="77777777"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8E14AA" w:rsidRPr="008E14AA">
        <w:rPr>
          <w:szCs w:val="22"/>
        </w:rPr>
        <w:t> </w:t>
      </w:r>
      <w:r w:rsidRPr="008E14AA">
        <w:rPr>
          <w:szCs w:val="22"/>
        </w:rPr>
        <w:t xml:space="preserve">sur le site </w:t>
      </w:r>
      <w:hyperlink r:id="rId8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14:paraId="0D82053E" w14:textId="77777777" w:rsidR="008E14AA" w:rsidRPr="00F54F4B" w:rsidRDefault="008E14AA" w:rsidP="00D256B7">
      <w:pPr>
        <w:ind w:right="-24"/>
        <w:rPr>
          <w:szCs w:val="22"/>
        </w:rPr>
      </w:pPr>
    </w:p>
    <w:p w14:paraId="500FE421" w14:textId="1ACBF4FA" w:rsidR="00C60AC1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1D81CD79" w14:textId="17B46CB5" w:rsidR="00F67636" w:rsidRDefault="00F67636" w:rsidP="00D256B7">
      <w:pPr>
        <w:ind w:right="-24"/>
        <w:rPr>
          <w:szCs w:val="22"/>
        </w:rPr>
      </w:pPr>
    </w:p>
    <w:p w14:paraId="3D5160A9" w14:textId="0473B2C1" w:rsidR="00F67636" w:rsidRPr="001717E4" w:rsidRDefault="00F67636" w:rsidP="00F67636">
      <w:pPr>
        <w:pStyle w:val="Commentaire"/>
        <w:rPr>
          <w:b/>
          <w:szCs w:val="22"/>
        </w:rPr>
      </w:pPr>
      <w:r w:rsidRPr="00063DAF">
        <w:rPr>
          <w:szCs w:val="22"/>
        </w:rPr>
        <w:t>Les offres devront être réceptionnées avant le </w:t>
      </w:r>
      <w:r>
        <w:rPr>
          <w:b/>
          <w:szCs w:val="22"/>
        </w:rPr>
        <w:t>l</w:t>
      </w:r>
      <w:r w:rsidRPr="00063DAF">
        <w:rPr>
          <w:b/>
          <w:szCs w:val="22"/>
        </w:rPr>
        <w:t xml:space="preserve">undi </w:t>
      </w:r>
      <w:sdt>
        <w:sdtPr>
          <w:rPr>
            <w:b/>
            <w:szCs w:val="22"/>
          </w:rPr>
          <w:id w:val="-1137175980"/>
          <w:placeholder>
            <w:docPart w:val="2061BB2304624B9F9218A2A6119BBF63"/>
          </w:placeholder>
          <w:date w:fullDate="2026-10-05T00:00:00Z">
            <w:dateFormat w:val="d MMMM yyyy"/>
            <w:lid w:val="fr-NC"/>
            <w:storeMappedDataAs w:val="dateTime"/>
            <w:calendar w:val="gregorian"/>
          </w:date>
        </w:sdtPr>
        <w:sdtEndPr/>
        <w:sdtContent>
          <w:r w:rsidR="009B6D36">
            <w:rPr>
              <w:b/>
              <w:szCs w:val="22"/>
              <w:lang w:val="fr-NC"/>
            </w:rPr>
            <w:t>5 octobre 2026</w:t>
          </w:r>
        </w:sdtContent>
      </w:sdt>
      <w:r w:rsidRPr="00063DAF">
        <w:rPr>
          <w:b/>
          <w:color w:val="00B0F0"/>
          <w:szCs w:val="22"/>
        </w:rPr>
        <w:t xml:space="preserve"> </w:t>
      </w:r>
      <w:r w:rsidRPr="00063DAF">
        <w:rPr>
          <w:b/>
          <w:szCs w:val="22"/>
        </w:rPr>
        <w:t>à 15h30</w:t>
      </w:r>
      <w:r>
        <w:t xml:space="preserve"> </w:t>
      </w:r>
      <w:r w:rsidRPr="0009482E">
        <w:t xml:space="preserve">par voie électronique sur la plateforme des marchés publics de la Nouvelle-Calédonie en se connectant au profil entreprise : </w:t>
      </w:r>
      <w:hyperlink r:id="rId9" w:history="1">
        <w:r w:rsidRPr="0009482E">
          <w:rPr>
            <w:rStyle w:val="Lienhypertexte"/>
          </w:rPr>
          <w:t>www.marchespublics.nc</w:t>
        </w:r>
      </w:hyperlink>
      <w:r w:rsidRPr="001717E4">
        <w:t>.</w:t>
      </w:r>
    </w:p>
    <w:p w14:paraId="0CAFA035" w14:textId="77777777" w:rsidR="000F0176" w:rsidRPr="00F54F4B" w:rsidRDefault="000F0176" w:rsidP="00D256B7">
      <w:pPr>
        <w:ind w:right="-24"/>
        <w:rPr>
          <w:iCs/>
          <w:szCs w:val="22"/>
        </w:rPr>
      </w:pPr>
    </w:p>
    <w:p w14:paraId="54815CFB" w14:textId="44801029" w:rsidR="00A94477" w:rsidRPr="00A94477" w:rsidRDefault="00A94477" w:rsidP="00A94477">
      <w:pPr>
        <w:rPr>
          <w:szCs w:val="22"/>
        </w:rPr>
      </w:pPr>
      <w:r w:rsidRPr="00A94477">
        <w:rPr>
          <w:szCs w:val="22"/>
        </w:rPr>
        <w:t xml:space="preserve">Date de publication officielle le </w:t>
      </w:r>
      <w:sdt>
        <w:sdtPr>
          <w:rPr>
            <w:szCs w:val="22"/>
          </w:rPr>
          <w:id w:val="-105577265"/>
          <w:placeholder>
            <w:docPart w:val="FA9B6A08F4DC47F4BE0AEA5030A9BB0B"/>
          </w:placeholder>
          <w:date w:fullDate="2026-09-14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0F0DD4">
            <w:rPr>
              <w:szCs w:val="22"/>
              <w:lang w:val="fr-NC"/>
            </w:rPr>
            <w:t>lundi 14 septembre 2026</w:t>
          </w:r>
        </w:sdtContent>
      </w:sdt>
      <w:r w:rsidRPr="00A94477">
        <w:rPr>
          <w:color w:val="00B0F0"/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p w14:paraId="79A9A1EA" w14:textId="77777777" w:rsidR="00A94477" w:rsidRDefault="00A94477" w:rsidP="00A94477"/>
    <w:p w14:paraId="7BB597A6" w14:textId="77777777" w:rsidR="00A94477" w:rsidRDefault="00A94477" w:rsidP="00A014C3">
      <w:pPr>
        <w:rPr>
          <w:b/>
          <w:color w:val="0070C0"/>
          <w:szCs w:val="22"/>
        </w:rPr>
      </w:pPr>
      <w:bookmarkStart w:id="0" w:name="_GoBack"/>
      <w:bookmarkEnd w:id="0"/>
    </w:p>
    <w:sectPr w:rsidR="00A94477" w:rsidSect="007D0B6C">
      <w:headerReference w:type="default" r:id="rId10"/>
      <w:footerReference w:type="default" r:id="rId11"/>
      <w:footerReference w:type="first" r:id="rId12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70AEC2" w16cid:durableId="2E4A22AC"/>
  <w16cid:commentId w16cid:paraId="2A83A26C" w16cid:durableId="2E4A21B2"/>
  <w16cid:commentId w16cid:paraId="1BD2A163" w16cid:durableId="2E4A22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90D3A" w14:textId="77777777" w:rsidR="00712593" w:rsidRDefault="00712593" w:rsidP="00126594">
      <w:r>
        <w:separator/>
      </w:r>
    </w:p>
  </w:endnote>
  <w:endnote w:type="continuationSeparator" w:id="0">
    <w:p w14:paraId="375D21EA" w14:textId="77777777" w:rsidR="00712593" w:rsidRDefault="00712593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4BE94" w14:textId="46D72452" w:rsidR="00A54C63" w:rsidRPr="009952B0" w:rsidRDefault="00A54C63" w:rsidP="009952B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D4792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55B41" w14:textId="77777777" w:rsidR="00712593" w:rsidRDefault="00712593" w:rsidP="00126594">
      <w:r>
        <w:separator/>
      </w:r>
    </w:p>
  </w:footnote>
  <w:footnote w:type="continuationSeparator" w:id="0">
    <w:p w14:paraId="20FB5F8F" w14:textId="77777777" w:rsidR="00712593" w:rsidRDefault="00712593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ADEC5" w14:textId="4EE7436F" w:rsidR="00BE65FD" w:rsidRDefault="00E86739">
    <w:pPr>
      <w:pStyle w:val="En-tte"/>
    </w:pPr>
    <w:r>
      <w:rPr>
        <w:noProof/>
      </w:rPr>
      <w:drawing>
        <wp:inline distT="0" distB="0" distL="0" distR="0" wp14:anchorId="1912EA8B" wp14:editId="05BC9B95">
          <wp:extent cx="5760720" cy="110553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05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769"/>
    <w:rsid w:val="00012687"/>
    <w:rsid w:val="00020C97"/>
    <w:rsid w:val="00024198"/>
    <w:rsid w:val="0002611F"/>
    <w:rsid w:val="00063DAF"/>
    <w:rsid w:val="0009482E"/>
    <w:rsid w:val="000F0176"/>
    <w:rsid w:val="000F0DD4"/>
    <w:rsid w:val="000F4933"/>
    <w:rsid w:val="00105462"/>
    <w:rsid w:val="00126594"/>
    <w:rsid w:val="0013098D"/>
    <w:rsid w:val="00145333"/>
    <w:rsid w:val="00157016"/>
    <w:rsid w:val="00180AE9"/>
    <w:rsid w:val="0018503D"/>
    <w:rsid w:val="001B2107"/>
    <w:rsid w:val="001B59B2"/>
    <w:rsid w:val="001C4C59"/>
    <w:rsid w:val="001D54C9"/>
    <w:rsid w:val="001E022F"/>
    <w:rsid w:val="001E37C3"/>
    <w:rsid w:val="001E65B4"/>
    <w:rsid w:val="002012F0"/>
    <w:rsid w:val="00244E55"/>
    <w:rsid w:val="00261812"/>
    <w:rsid w:val="00266FD1"/>
    <w:rsid w:val="002754A9"/>
    <w:rsid w:val="00277045"/>
    <w:rsid w:val="002D397F"/>
    <w:rsid w:val="002D7489"/>
    <w:rsid w:val="002F5512"/>
    <w:rsid w:val="0030486B"/>
    <w:rsid w:val="00306472"/>
    <w:rsid w:val="003253AB"/>
    <w:rsid w:val="0032593B"/>
    <w:rsid w:val="00335C3D"/>
    <w:rsid w:val="00352690"/>
    <w:rsid w:val="00381DB4"/>
    <w:rsid w:val="00391EB8"/>
    <w:rsid w:val="00393225"/>
    <w:rsid w:val="003B2A98"/>
    <w:rsid w:val="003B643A"/>
    <w:rsid w:val="003C44A3"/>
    <w:rsid w:val="00420A03"/>
    <w:rsid w:val="00456BF2"/>
    <w:rsid w:val="00457779"/>
    <w:rsid w:val="004760C2"/>
    <w:rsid w:val="004769A8"/>
    <w:rsid w:val="004D6A79"/>
    <w:rsid w:val="0051572F"/>
    <w:rsid w:val="005168A2"/>
    <w:rsid w:val="00520CD4"/>
    <w:rsid w:val="005C7769"/>
    <w:rsid w:val="00611B44"/>
    <w:rsid w:val="006464C8"/>
    <w:rsid w:val="00651B50"/>
    <w:rsid w:val="00657769"/>
    <w:rsid w:val="006664B0"/>
    <w:rsid w:val="00672563"/>
    <w:rsid w:val="006741F7"/>
    <w:rsid w:val="00674290"/>
    <w:rsid w:val="006755FB"/>
    <w:rsid w:val="006939BB"/>
    <w:rsid w:val="006A741A"/>
    <w:rsid w:val="006D11B1"/>
    <w:rsid w:val="006D3F0C"/>
    <w:rsid w:val="006D4470"/>
    <w:rsid w:val="006E5FCF"/>
    <w:rsid w:val="006F2726"/>
    <w:rsid w:val="00700790"/>
    <w:rsid w:val="00712593"/>
    <w:rsid w:val="0074484D"/>
    <w:rsid w:val="00765A6A"/>
    <w:rsid w:val="007B5C81"/>
    <w:rsid w:val="007C3129"/>
    <w:rsid w:val="007D0B6C"/>
    <w:rsid w:val="007F6CD9"/>
    <w:rsid w:val="007F760E"/>
    <w:rsid w:val="00815E89"/>
    <w:rsid w:val="00835B02"/>
    <w:rsid w:val="00856277"/>
    <w:rsid w:val="00873034"/>
    <w:rsid w:val="008A0379"/>
    <w:rsid w:val="008A1B46"/>
    <w:rsid w:val="008A3C28"/>
    <w:rsid w:val="008A6104"/>
    <w:rsid w:val="008C23DB"/>
    <w:rsid w:val="008E14AA"/>
    <w:rsid w:val="0090535B"/>
    <w:rsid w:val="00935CBD"/>
    <w:rsid w:val="00936D87"/>
    <w:rsid w:val="00942DD3"/>
    <w:rsid w:val="00972A37"/>
    <w:rsid w:val="009952B0"/>
    <w:rsid w:val="009A1EAE"/>
    <w:rsid w:val="009B6D36"/>
    <w:rsid w:val="009C3238"/>
    <w:rsid w:val="009C5E15"/>
    <w:rsid w:val="009E04D3"/>
    <w:rsid w:val="009E260E"/>
    <w:rsid w:val="00A014C3"/>
    <w:rsid w:val="00A01956"/>
    <w:rsid w:val="00A04DB9"/>
    <w:rsid w:val="00A06899"/>
    <w:rsid w:val="00A43A67"/>
    <w:rsid w:val="00A54C63"/>
    <w:rsid w:val="00A57576"/>
    <w:rsid w:val="00A94477"/>
    <w:rsid w:val="00A96823"/>
    <w:rsid w:val="00A97C98"/>
    <w:rsid w:val="00A97E78"/>
    <w:rsid w:val="00AA7F0B"/>
    <w:rsid w:val="00AD2711"/>
    <w:rsid w:val="00AD44A3"/>
    <w:rsid w:val="00AD60CB"/>
    <w:rsid w:val="00AE09BD"/>
    <w:rsid w:val="00AE1FE3"/>
    <w:rsid w:val="00B215B2"/>
    <w:rsid w:val="00B5743A"/>
    <w:rsid w:val="00B82B14"/>
    <w:rsid w:val="00BC4E25"/>
    <w:rsid w:val="00BD1BF6"/>
    <w:rsid w:val="00BE1B87"/>
    <w:rsid w:val="00BE65FD"/>
    <w:rsid w:val="00BF1C68"/>
    <w:rsid w:val="00C52616"/>
    <w:rsid w:val="00C60AC1"/>
    <w:rsid w:val="00C7353F"/>
    <w:rsid w:val="00C82FAC"/>
    <w:rsid w:val="00CF3B16"/>
    <w:rsid w:val="00D256B7"/>
    <w:rsid w:val="00D33F35"/>
    <w:rsid w:val="00D3590E"/>
    <w:rsid w:val="00D459B8"/>
    <w:rsid w:val="00D528D7"/>
    <w:rsid w:val="00D610CD"/>
    <w:rsid w:val="00D66675"/>
    <w:rsid w:val="00D67E35"/>
    <w:rsid w:val="00D92997"/>
    <w:rsid w:val="00DA1FE7"/>
    <w:rsid w:val="00DD28B5"/>
    <w:rsid w:val="00E2709B"/>
    <w:rsid w:val="00E86306"/>
    <w:rsid w:val="00E86739"/>
    <w:rsid w:val="00E867DC"/>
    <w:rsid w:val="00E952D4"/>
    <w:rsid w:val="00E961A2"/>
    <w:rsid w:val="00EF19EE"/>
    <w:rsid w:val="00F04812"/>
    <w:rsid w:val="00F27004"/>
    <w:rsid w:val="00F401F6"/>
    <w:rsid w:val="00F53999"/>
    <w:rsid w:val="00F53A95"/>
    <w:rsid w:val="00F53EC5"/>
    <w:rsid w:val="00F54F4B"/>
    <w:rsid w:val="00F63F25"/>
    <w:rsid w:val="00F67636"/>
    <w:rsid w:val="00F91E88"/>
    <w:rsid w:val="00F95290"/>
    <w:rsid w:val="00FD0BC5"/>
    <w:rsid w:val="00FD1B53"/>
    <w:rsid w:val="00FD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BFFE9A4"/>
  <w15:docId w15:val="{818822BC-CF07-45F3-B056-CE42DEA6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.vigouroux\Downloads\DAEM%20AAO(1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52C669EB66499FB66496472526EEA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22E347-CD43-401F-9402-FB6E16E0DCCC}"/>
      </w:docPartPr>
      <w:docPartBody>
        <w:p w:rsidR="00204CB3" w:rsidRDefault="00FA51BF">
          <w:pPr>
            <w:pStyle w:val="0D52C669EB66499FB66496472526EEA1"/>
          </w:pPr>
          <w:r w:rsidRPr="008A1B46">
            <w:rPr>
              <w:color w:val="0070C0"/>
            </w:rPr>
            <w:t>[Objet détaillé de l’appel d’offres]</w:t>
          </w:r>
        </w:p>
      </w:docPartBody>
    </w:docPart>
    <w:docPart>
      <w:docPartPr>
        <w:name w:val="FA9B6A08F4DC47F4BE0AEA5030A9BB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DBAC2E-38E9-4DF3-90FD-C8A40068DE84}"/>
      </w:docPartPr>
      <w:docPartBody>
        <w:p w:rsidR="00204CB3" w:rsidRDefault="00722725" w:rsidP="00722725">
          <w:pPr>
            <w:pStyle w:val="FA9B6A08F4DC47F4BE0AEA5030A9BB0B3"/>
          </w:pPr>
          <w:r w:rsidRPr="008A1B46">
            <w:rPr>
              <w:color w:val="0070C0"/>
              <w:szCs w:val="22"/>
            </w:rPr>
            <w:t>[</w:t>
          </w:r>
          <w:r>
            <w:rPr>
              <w:rStyle w:val="Textedelespacerserv"/>
              <w:rFonts w:eastAsiaTheme="minorHAnsi"/>
              <w:color w:val="0070C0"/>
              <w:szCs w:val="22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  <w:szCs w:val="22"/>
            </w:rPr>
            <w:t>]</w:t>
          </w:r>
        </w:p>
      </w:docPartBody>
    </w:docPart>
    <w:docPart>
      <w:docPartPr>
        <w:name w:val="B9AEA1C008CF4452A4DD88355AD7A4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173023-CFFC-42C5-99AB-1B547A8E3D54}"/>
      </w:docPartPr>
      <w:docPartBody>
        <w:p w:rsidR="00204CB3" w:rsidRDefault="00722725" w:rsidP="00722725">
          <w:pPr>
            <w:pStyle w:val="B9AEA1C008CF4452A4DD88355AD7A4BA3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DCB6669D1C244E08A1884BE720F676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5330BD-40EB-479E-B6EB-072E8AEDA6A0}"/>
      </w:docPartPr>
      <w:docPartBody>
        <w:p w:rsidR="00204CB3" w:rsidRDefault="00722725" w:rsidP="00722725">
          <w:pPr>
            <w:pStyle w:val="DCB6669D1C244E08A1884BE720F676823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public à concurrence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2061BB2304624B9F9218A2A6119BBF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935183-8C78-4FA2-89CC-3154734AF1E0}"/>
      </w:docPartPr>
      <w:docPartBody>
        <w:p w:rsidR="000A100C" w:rsidRDefault="00B61501" w:rsidP="00B61501">
          <w:pPr>
            <w:pStyle w:val="2061BB2304624B9F9218A2A6119BBF63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1BF"/>
    <w:rsid w:val="000A100C"/>
    <w:rsid w:val="00204CB3"/>
    <w:rsid w:val="005924DB"/>
    <w:rsid w:val="00722725"/>
    <w:rsid w:val="008736BC"/>
    <w:rsid w:val="00B61501"/>
    <w:rsid w:val="00F81C02"/>
    <w:rsid w:val="00FA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0D52C669EB66499FB66496472526EEA1">
    <w:name w:val="0D52C669EB66499FB66496472526EEA1"/>
  </w:style>
  <w:style w:type="character" w:styleId="Textedelespacerserv">
    <w:name w:val="Placeholder Text"/>
    <w:basedOn w:val="Policepardfaut"/>
    <w:uiPriority w:val="99"/>
    <w:semiHidden/>
    <w:rsid w:val="00B61501"/>
    <w:rPr>
      <w:color w:val="808080"/>
    </w:rPr>
  </w:style>
  <w:style w:type="paragraph" w:customStyle="1" w:styleId="F551D3EB86144725B6B61BA84E5E9DDA">
    <w:name w:val="F551D3EB86144725B6B61BA84E5E9DDA"/>
  </w:style>
  <w:style w:type="paragraph" w:customStyle="1" w:styleId="78C98181EA4441CB88467F05E12A0812">
    <w:name w:val="78C98181EA4441CB88467F05E12A0812"/>
  </w:style>
  <w:style w:type="paragraph" w:customStyle="1" w:styleId="1E92ED838C0947F4B7429B89C0FFE020">
    <w:name w:val="1E92ED838C0947F4B7429B89C0FFE020"/>
  </w:style>
  <w:style w:type="paragraph" w:customStyle="1" w:styleId="AE30698F4A5C4887B33EA7369C4366A9">
    <w:name w:val="AE30698F4A5C4887B33EA7369C4366A9"/>
  </w:style>
  <w:style w:type="paragraph" w:customStyle="1" w:styleId="78A3017AA11B4ED388729699B9057FA6">
    <w:name w:val="78A3017AA11B4ED388729699B9057FA6"/>
  </w:style>
  <w:style w:type="paragraph" w:customStyle="1" w:styleId="56B13E128BFA4970972EEF87144825BE">
    <w:name w:val="56B13E128BFA4970972EEF87144825BE"/>
  </w:style>
  <w:style w:type="paragraph" w:customStyle="1" w:styleId="FA9B6A08F4DC47F4BE0AEA5030A9BB0B">
    <w:name w:val="FA9B6A08F4DC47F4BE0AEA5030A9BB0B"/>
  </w:style>
  <w:style w:type="paragraph" w:customStyle="1" w:styleId="B9AEA1C008CF4452A4DD88355AD7A4BA">
    <w:name w:val="B9AEA1C008CF4452A4DD88355AD7A4BA"/>
  </w:style>
  <w:style w:type="paragraph" w:customStyle="1" w:styleId="DCB6669D1C244E08A1884BE720F67682">
    <w:name w:val="DCB6669D1C244E08A1884BE720F67682"/>
  </w:style>
  <w:style w:type="paragraph" w:customStyle="1" w:styleId="F551D3EB86144725B6B61BA84E5E9DDA1">
    <w:name w:val="F551D3EB86144725B6B61BA84E5E9DDA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C98181EA4441CB88467F05E12A08121">
    <w:name w:val="78C98181EA4441CB88467F05E12A0812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1E92ED838C0947F4B7429B89C0FFE0201">
    <w:name w:val="1E92ED838C0947F4B7429B89C0FFE020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AE30698F4A5C4887B33EA7369C4366A91">
    <w:name w:val="AE30698F4A5C4887B33EA7369C4366A9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A3017AA11B4ED388729699B9057FA61">
    <w:name w:val="78A3017AA11B4ED388729699B9057FA6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56B13E128BFA4970972EEF87144825BE1">
    <w:name w:val="56B13E128BFA4970972EEF87144825BE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A9B6A08F4DC47F4BE0AEA5030A9BB0B1">
    <w:name w:val="FA9B6A08F4DC47F4BE0AEA5030A9BB0B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B9AEA1C008CF4452A4DD88355AD7A4BA1">
    <w:name w:val="B9AEA1C008CF4452A4DD88355AD7A4BA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DCB6669D1C244E08A1884BE720F676821">
    <w:name w:val="DCB6669D1C244E08A1884BE720F67682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551D3EB86144725B6B61BA84E5E9DDA2">
    <w:name w:val="F551D3EB86144725B6B61BA84E5E9DDA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C98181EA4441CB88467F05E12A08122">
    <w:name w:val="78C98181EA4441CB88467F05E12A0812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1E92ED838C0947F4B7429B89C0FFE0202">
    <w:name w:val="1E92ED838C0947F4B7429B89C0FFE020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AE30698F4A5C4887B33EA7369C4366A92">
    <w:name w:val="AE30698F4A5C4887B33EA7369C4366A9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A3017AA11B4ED388729699B9057FA62">
    <w:name w:val="78A3017AA11B4ED388729699B9057FA6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56B13E128BFA4970972EEF87144825BE2">
    <w:name w:val="56B13E128BFA4970972EEF87144825BE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A9B6A08F4DC47F4BE0AEA5030A9BB0B2">
    <w:name w:val="FA9B6A08F4DC47F4BE0AEA5030A9BB0B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B9AEA1C008CF4452A4DD88355AD7A4BA2">
    <w:name w:val="B9AEA1C008CF4452A4DD88355AD7A4BA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DCB6669D1C244E08A1884BE720F676822">
    <w:name w:val="DCB6669D1C244E08A1884BE720F67682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551D3EB86144725B6B61BA84E5E9DDA3">
    <w:name w:val="F551D3EB86144725B6B61BA84E5E9DDA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C98181EA4441CB88467F05E12A08123">
    <w:name w:val="78C98181EA4441CB88467F05E12A0812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1E92ED838C0947F4B7429B89C0FFE0203">
    <w:name w:val="1E92ED838C0947F4B7429B89C0FFE020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AE30698F4A5C4887B33EA7369C4366A93">
    <w:name w:val="AE30698F4A5C4887B33EA7369C4366A9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A3017AA11B4ED388729699B9057FA63">
    <w:name w:val="78A3017AA11B4ED388729699B9057FA6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56B13E128BFA4970972EEF87144825BE3">
    <w:name w:val="56B13E128BFA4970972EEF87144825BE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A9B6A08F4DC47F4BE0AEA5030A9BB0B3">
    <w:name w:val="FA9B6A08F4DC47F4BE0AEA5030A9BB0B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B9AEA1C008CF4452A4DD88355AD7A4BA3">
    <w:name w:val="B9AEA1C008CF4452A4DD88355AD7A4BA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DCB6669D1C244E08A1884BE720F676823">
    <w:name w:val="DCB6669D1C244E08A1884BE720F67682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4936BA1A8344E1F8ADC72017C807FBF">
    <w:name w:val="F4936BA1A8344E1F8ADC72017C807FBF"/>
    <w:rsid w:val="005924DB"/>
  </w:style>
  <w:style w:type="paragraph" w:customStyle="1" w:styleId="93555E280CA349C4A33A023EFD36AA96">
    <w:name w:val="93555E280CA349C4A33A023EFD36AA96"/>
    <w:rsid w:val="005924DB"/>
  </w:style>
  <w:style w:type="paragraph" w:customStyle="1" w:styleId="2061BB2304624B9F9218A2A6119BBF63">
    <w:name w:val="2061BB2304624B9F9218A2A6119BBF63"/>
    <w:rsid w:val="00B615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3AC09-737C-4D8B-93E2-3C1D3CC49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AAO(12)</Template>
  <TotalTime>312</TotalTime>
  <Pages>1</Pages>
  <Words>127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Julie Vigouroux</dc:creator>
  <cp:lastModifiedBy>Julie Vigouroux</cp:lastModifiedBy>
  <cp:revision>17</cp:revision>
  <cp:lastPrinted>2018-10-28T21:35:00Z</cp:lastPrinted>
  <dcterms:created xsi:type="dcterms:W3CDTF">2025-05-06T00:06:00Z</dcterms:created>
  <dcterms:modified xsi:type="dcterms:W3CDTF">2026-09-10T23:04:00Z</dcterms:modified>
</cp:coreProperties>
</file>